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1"/>
        <w:tblW w:w="10065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111"/>
        <w:gridCol w:w="5954"/>
      </w:tblGrid>
      <w:tr w:rsidR="00F8508E" w:rsidRPr="00BE0989" w14:paraId="0B8276B4" w14:textId="77777777" w:rsidTr="00BE0989">
        <w:trPr>
          <w:trHeight w:val="408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90A07" w14:textId="6923686D" w:rsidR="00F8508E" w:rsidRPr="00BE0989" w:rsidRDefault="00F8508E" w:rsidP="000A4E30">
            <w:pPr>
              <w:spacing w:line="36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BE0989">
              <w:rPr>
                <w:rFonts w:ascii="Arial" w:hAnsi="Arial" w:cs="Arial"/>
                <w:b/>
                <w:bCs/>
                <w:lang w:val="en-GB"/>
              </w:rPr>
              <w:t>Application for Bursary for Translation during the T</w:t>
            </w:r>
            <w:r w:rsidR="0017096F" w:rsidRPr="00BE0989">
              <w:rPr>
                <w:rFonts w:ascii="Arial" w:hAnsi="Arial" w:cs="Arial"/>
                <w:b/>
                <w:bCs/>
                <w:lang w:val="en-GB"/>
              </w:rPr>
              <w:t xml:space="preserve">raining </w:t>
            </w:r>
            <w:r w:rsidRPr="00BE0989">
              <w:rPr>
                <w:rFonts w:ascii="Arial" w:hAnsi="Arial" w:cs="Arial"/>
                <w:b/>
                <w:bCs/>
                <w:lang w:val="en-GB"/>
              </w:rPr>
              <w:t>E</w:t>
            </w:r>
            <w:r w:rsidR="0017096F" w:rsidRPr="00BE0989">
              <w:rPr>
                <w:rFonts w:ascii="Arial" w:hAnsi="Arial" w:cs="Arial"/>
                <w:b/>
                <w:bCs/>
                <w:lang w:val="en-GB"/>
              </w:rPr>
              <w:t xml:space="preserve">ndorsement </w:t>
            </w:r>
            <w:r w:rsidRPr="00BE0989">
              <w:rPr>
                <w:rFonts w:ascii="Arial" w:hAnsi="Arial" w:cs="Arial"/>
                <w:b/>
                <w:bCs/>
                <w:lang w:val="en-GB"/>
              </w:rPr>
              <w:t>W</w:t>
            </w:r>
            <w:r w:rsidR="0017096F" w:rsidRPr="00BE0989">
              <w:rPr>
                <w:rFonts w:ascii="Arial" w:hAnsi="Arial" w:cs="Arial"/>
                <w:b/>
                <w:bCs/>
                <w:lang w:val="en-GB"/>
              </w:rPr>
              <w:t>orkshop (</w:t>
            </w:r>
            <w:r w:rsidR="00B674DB" w:rsidRPr="00BE0989">
              <w:rPr>
                <w:rFonts w:ascii="Arial" w:hAnsi="Arial" w:cs="Arial"/>
                <w:b/>
                <w:bCs/>
                <w:lang w:val="en-GB"/>
              </w:rPr>
              <w:t xml:space="preserve">TEW) </w:t>
            </w:r>
            <w:r w:rsidR="00B674DB" w:rsidRPr="00B674DB">
              <w:rPr>
                <w:rFonts w:ascii="Arial" w:hAnsi="Arial" w:cs="Arial"/>
                <w:lang w:val="en-GB"/>
              </w:rPr>
              <w:t>Please</w:t>
            </w:r>
            <w:r w:rsidR="0017096F" w:rsidRPr="00B674DB">
              <w:rPr>
                <w:rFonts w:ascii="Arial" w:hAnsi="Arial" w:cs="Arial"/>
                <w:lang w:val="en-GB"/>
              </w:rPr>
              <w:t xml:space="preserve"> </w:t>
            </w:r>
            <w:r w:rsidR="0017096F" w:rsidRPr="00BE0989">
              <w:rPr>
                <w:rFonts w:ascii="Arial" w:hAnsi="Arial" w:cs="Arial"/>
                <w:lang w:val="en-GB"/>
              </w:rPr>
              <w:t xml:space="preserve">complete </w:t>
            </w:r>
            <w:r w:rsidR="008775F6" w:rsidRPr="00BE0989">
              <w:rPr>
                <w:rFonts w:ascii="Arial" w:hAnsi="Arial" w:cs="Arial"/>
                <w:lang w:val="en-GB"/>
              </w:rPr>
              <w:t xml:space="preserve">and submit </w:t>
            </w:r>
            <w:r w:rsidR="0017096F" w:rsidRPr="00BE0989">
              <w:rPr>
                <w:rFonts w:ascii="Arial" w:hAnsi="Arial" w:cs="Arial"/>
                <w:u w:val="single"/>
                <w:lang w:val="en-GB"/>
              </w:rPr>
              <w:t>AFTER</w:t>
            </w:r>
            <w:r w:rsidR="0017096F" w:rsidRPr="00BE0989">
              <w:rPr>
                <w:rFonts w:ascii="Arial" w:hAnsi="Arial" w:cs="Arial"/>
                <w:lang w:val="en-GB"/>
              </w:rPr>
              <w:t xml:space="preserve"> you have attended the TEW.</w:t>
            </w:r>
          </w:p>
        </w:tc>
      </w:tr>
      <w:tr w:rsidR="00415338" w:rsidRPr="00BE0989" w14:paraId="38602C32" w14:textId="77777777" w:rsidTr="003F6E1B">
        <w:trPr>
          <w:trHeight w:val="30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5CADD" w14:textId="546A4ACC" w:rsidR="00415338" w:rsidRPr="00BE0989" w:rsidRDefault="008778BC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r w:rsidRPr="00BE0989">
              <w:rPr>
                <w:rFonts w:ascii="Arial" w:hAnsi="Arial" w:cs="Arial"/>
                <w:lang w:val="en-GB"/>
              </w:rPr>
              <w:t>Y</w:t>
            </w:r>
            <w:r w:rsidR="006D6BF4" w:rsidRPr="00BE0989">
              <w:rPr>
                <w:rFonts w:ascii="Arial" w:hAnsi="Arial" w:cs="Arial"/>
                <w:lang w:val="en-GB"/>
              </w:rPr>
              <w:t>our</w:t>
            </w:r>
            <w:r w:rsidRPr="00BE0989">
              <w:rPr>
                <w:rFonts w:ascii="Arial" w:hAnsi="Arial" w:cs="Arial"/>
                <w:lang w:val="en-GB"/>
              </w:rPr>
              <w:t xml:space="preserve"> </w:t>
            </w:r>
            <w:r w:rsidR="00415338" w:rsidRPr="00BE0989">
              <w:rPr>
                <w:rFonts w:ascii="Arial" w:hAnsi="Arial" w:cs="Arial"/>
                <w:lang w:val="en-GB"/>
              </w:rPr>
              <w:t>N</w:t>
            </w:r>
            <w:r w:rsidR="006D6BF4" w:rsidRPr="00BE0989">
              <w:rPr>
                <w:rFonts w:ascii="Arial" w:hAnsi="Arial" w:cs="Arial"/>
                <w:lang w:val="en-GB"/>
              </w:rPr>
              <w:t>ame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46E81" w14:textId="02CCB9E2" w:rsidR="00415338" w:rsidRPr="00BE0989" w:rsidRDefault="003F6E1B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sdt>
              <w:sdtPr>
                <w:rPr>
                  <w:rFonts w:ascii="Arial" w:hAnsi="Arial" w:cs="Arial"/>
                  <w:lang w:val="en-GB"/>
                </w:rPr>
                <w:id w:val="1321624422"/>
                <w:placeholder>
                  <w:docPart w:val="79A87C4834429E44816A89DC09C4CA97"/>
                </w:placeholder>
                <w:showingPlcHdr/>
              </w:sdtPr>
              <w:sdtEndPr/>
              <w:sdtContent>
                <w:r w:rsidR="00F13582" w:rsidRPr="00BE0989">
                  <w:rPr>
                    <w:rStyle w:val="PlaceholderText"/>
                    <w:rFonts w:ascii="Arial" w:hAnsi="Arial" w:cs="Arial"/>
                    <w:color w:val="0070C0"/>
                    <w:lang w:val="en-GB"/>
                  </w:rPr>
                  <w:t>Click or tap here to enter text.</w:t>
                </w:r>
              </w:sdtContent>
            </w:sdt>
          </w:p>
        </w:tc>
      </w:tr>
      <w:tr w:rsidR="00415338" w:rsidRPr="00BE0989" w14:paraId="752C5148" w14:textId="77777777" w:rsidTr="003F6E1B">
        <w:trPr>
          <w:trHeight w:val="74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C5234" w14:textId="35707A84" w:rsidR="00415338" w:rsidRPr="00BE0989" w:rsidRDefault="00415338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r w:rsidRPr="00BE0989">
              <w:rPr>
                <w:rFonts w:ascii="Arial" w:hAnsi="Arial" w:cs="Arial"/>
                <w:lang w:val="en-GB"/>
              </w:rPr>
              <w:t>Address</w:t>
            </w:r>
            <w:r w:rsidR="006D6BF4" w:rsidRPr="00BE0989">
              <w:rPr>
                <w:rFonts w:ascii="Arial" w:hAnsi="Arial" w:cs="Arial"/>
                <w:lang w:val="en-GB"/>
              </w:rPr>
              <w:t>: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A7F24" w14:textId="1CCB38DF" w:rsidR="00415338" w:rsidRPr="00BE0989" w:rsidRDefault="003F6E1B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sdt>
              <w:sdtPr>
                <w:rPr>
                  <w:rFonts w:ascii="Arial" w:hAnsi="Arial" w:cs="Arial"/>
                  <w:lang w:val="en-GB"/>
                </w:rPr>
                <w:id w:val="-510909401"/>
                <w:placeholder>
                  <w:docPart w:val="E3257FE5E5EC95418F9A030782605604"/>
                </w:placeholder>
                <w:showingPlcHdr/>
              </w:sdtPr>
              <w:sdtEndPr/>
              <w:sdtContent>
                <w:r w:rsidR="00F13582" w:rsidRPr="00BE0989">
                  <w:rPr>
                    <w:rStyle w:val="PlaceholderText"/>
                    <w:rFonts w:ascii="Arial" w:hAnsi="Arial" w:cs="Arial"/>
                    <w:color w:val="0070C0"/>
                    <w:lang w:val="en-GB"/>
                  </w:rPr>
                  <w:t>Click or tap here to enter text.</w:t>
                </w:r>
              </w:sdtContent>
            </w:sdt>
          </w:p>
        </w:tc>
      </w:tr>
      <w:tr w:rsidR="00415338" w:rsidRPr="00BE0989" w14:paraId="290E302D" w14:textId="77777777" w:rsidTr="003F6E1B">
        <w:trPr>
          <w:trHeight w:val="30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722C1" w14:textId="2DA7A286" w:rsidR="00415338" w:rsidRPr="00BE0989" w:rsidRDefault="00BB7CEA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r w:rsidRPr="00BE0989">
              <w:rPr>
                <w:rFonts w:ascii="Arial" w:hAnsi="Arial" w:cs="Arial"/>
                <w:lang w:val="en-GB"/>
              </w:rPr>
              <w:t>E</w:t>
            </w:r>
            <w:r w:rsidR="00415338" w:rsidRPr="00BE0989">
              <w:rPr>
                <w:rFonts w:ascii="Arial" w:hAnsi="Arial" w:cs="Arial"/>
                <w:lang w:val="en-GB"/>
              </w:rPr>
              <w:t>mail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D19A9" w14:textId="50E346F7" w:rsidR="00415338" w:rsidRPr="00BE0989" w:rsidRDefault="003F6E1B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sdt>
              <w:sdtPr>
                <w:rPr>
                  <w:rFonts w:ascii="Arial" w:hAnsi="Arial" w:cs="Arial"/>
                  <w:lang w:val="en-GB"/>
                </w:rPr>
                <w:id w:val="-1977523454"/>
                <w:placeholder>
                  <w:docPart w:val="EBA03ADE0065E24CBEAC3B5140AF6213"/>
                </w:placeholder>
                <w:showingPlcHdr/>
              </w:sdtPr>
              <w:sdtEndPr/>
              <w:sdtContent>
                <w:r w:rsidR="00F13582" w:rsidRPr="00BE0989">
                  <w:rPr>
                    <w:rStyle w:val="PlaceholderText"/>
                    <w:rFonts w:ascii="Arial" w:hAnsi="Arial" w:cs="Arial"/>
                    <w:color w:val="0070C0"/>
                    <w:lang w:val="en-GB"/>
                  </w:rPr>
                  <w:t>Click or tap here to enter text.</w:t>
                </w:r>
              </w:sdtContent>
            </w:sdt>
          </w:p>
        </w:tc>
      </w:tr>
      <w:tr w:rsidR="00415338" w:rsidRPr="00BE0989" w14:paraId="13CFE5E9" w14:textId="77777777" w:rsidTr="003F6E1B">
        <w:trPr>
          <w:trHeight w:val="30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B08A3" w14:textId="77777777" w:rsidR="00415338" w:rsidRPr="00BE0989" w:rsidRDefault="00415338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r w:rsidRPr="00BE0989">
              <w:rPr>
                <w:rFonts w:ascii="Arial" w:hAnsi="Arial" w:cs="Arial"/>
                <w:lang w:val="en-GB"/>
              </w:rPr>
              <w:t>Telephone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72A55" w14:textId="27503A4D" w:rsidR="00415338" w:rsidRPr="00BE0989" w:rsidRDefault="003F6E1B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sdt>
              <w:sdtPr>
                <w:rPr>
                  <w:rFonts w:ascii="Arial" w:hAnsi="Arial" w:cs="Arial"/>
                  <w:lang w:val="en-GB"/>
                </w:rPr>
                <w:id w:val="1909423163"/>
                <w:placeholder>
                  <w:docPart w:val="0D4BA975E7B6BA4EBDD23369B8E70196"/>
                </w:placeholder>
                <w:showingPlcHdr/>
              </w:sdtPr>
              <w:sdtEndPr/>
              <w:sdtContent>
                <w:r w:rsidR="00F13582" w:rsidRPr="00BE0989">
                  <w:rPr>
                    <w:rStyle w:val="PlaceholderText"/>
                    <w:rFonts w:ascii="Arial" w:hAnsi="Arial" w:cs="Arial"/>
                    <w:color w:val="0070C0"/>
                    <w:lang w:val="en-GB"/>
                  </w:rPr>
                  <w:t>Click or tap here to enter text.</w:t>
                </w:r>
              </w:sdtContent>
            </w:sdt>
          </w:p>
        </w:tc>
      </w:tr>
      <w:tr w:rsidR="00415338" w:rsidRPr="00BE0989" w14:paraId="3C4CFA31" w14:textId="77777777" w:rsidTr="003F6E1B">
        <w:trPr>
          <w:trHeight w:val="30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49EF8" w14:textId="7C8B210D" w:rsidR="00415338" w:rsidRPr="00BE0989" w:rsidRDefault="003F6E1B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sdt>
              <w:sdtPr>
                <w:rPr>
                  <w:rFonts w:ascii="Arial" w:hAnsi="Arial" w:cs="Arial"/>
                  <w:lang w:val="en-GB"/>
                </w:rPr>
                <w:id w:val="1758869288"/>
                <w:placeholder>
                  <w:docPart w:val="B1C2276396EFA048970C308D13E0B29B"/>
                </w:placeholder>
              </w:sdtPr>
              <w:sdtEndPr/>
              <w:sdtContent>
                <w:r w:rsidR="00415338" w:rsidRPr="00BE0989">
                  <w:rPr>
                    <w:rFonts w:ascii="Arial" w:hAnsi="Arial" w:cs="Arial"/>
                    <w:lang w:val="en-GB"/>
                  </w:rPr>
                  <w:t>F</w:t>
                </w:r>
              </w:sdtContent>
            </w:sdt>
            <w:r w:rsidR="00415338" w:rsidRPr="00BE0989">
              <w:rPr>
                <w:rFonts w:ascii="Arial" w:hAnsi="Arial" w:cs="Arial"/>
                <w:lang w:val="en-GB"/>
              </w:rPr>
              <w:t xml:space="preserve">ield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34C90" w14:textId="3106C8BC" w:rsidR="00415338" w:rsidRPr="00BE0989" w:rsidRDefault="00B2171F" w:rsidP="000A4E30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BE0989">
              <w:rPr>
                <w:rFonts w:ascii="Arial" w:hAnsi="Arial" w:cs="Arial"/>
                <w:lang w:val="en-GB"/>
              </w:rPr>
              <w:t xml:space="preserve">Counselling </w:t>
            </w:r>
            <w:sdt>
              <w:sdtPr>
                <w:rPr>
                  <w:rFonts w:ascii="Arial" w:hAnsi="Arial" w:cs="Arial"/>
                  <w:lang w:val="en-GB"/>
                </w:rPr>
                <w:id w:val="-1840921743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Pr="00BE0989">
                  <w:rPr>
                    <w:rFonts w:ascii="Segoe UI Symbol" w:hAnsi="Segoe UI Symbol" w:cs="Segoe UI Symbol"/>
                    <w:lang w:val="en-GB"/>
                  </w:rPr>
                  <w:t>☐</w:t>
                </w:r>
              </w:sdtContent>
            </w:sdt>
            <w:r w:rsidRPr="00BE0989">
              <w:rPr>
                <w:rFonts w:ascii="Arial" w:hAnsi="Arial" w:cs="Arial"/>
                <w:lang w:val="en-GB"/>
              </w:rPr>
              <w:t xml:space="preserve"> Educational </w:t>
            </w:r>
            <w:sdt>
              <w:sdtPr>
                <w:rPr>
                  <w:rFonts w:ascii="Arial" w:hAnsi="Arial" w:cs="Arial"/>
                  <w:lang w:val="en-GB"/>
                </w:rPr>
                <w:id w:val="-372537932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Pr="00BE0989">
                  <w:rPr>
                    <w:rFonts w:ascii="Segoe UI Symbol" w:hAnsi="Segoe UI Symbol" w:cs="Segoe UI Symbol"/>
                    <w:lang w:val="en-GB"/>
                  </w:rPr>
                  <w:t>☐</w:t>
                </w:r>
              </w:sdtContent>
            </w:sdt>
            <w:r w:rsidRPr="00BE0989">
              <w:rPr>
                <w:rFonts w:ascii="Arial" w:hAnsi="Arial" w:cs="Arial"/>
                <w:lang w:val="en-GB"/>
              </w:rPr>
              <w:t xml:space="preserve"> Organizational </w:t>
            </w:r>
            <w:sdt>
              <w:sdtPr>
                <w:rPr>
                  <w:rFonts w:ascii="Arial" w:hAnsi="Arial" w:cs="Arial"/>
                  <w:lang w:val="en-GB"/>
                </w:rPr>
                <w:id w:val="1478030485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B674DB">
                  <w:rPr>
                    <w:rFonts w:ascii="MS Gothic" w:eastAsia="MS Gothic" w:hAnsi="MS Gothic" w:cs="Arial" w:hint="eastAsia"/>
                    <w:lang w:val="en-GB"/>
                  </w:rPr>
                  <w:t>☐</w:t>
                </w:r>
              </w:sdtContent>
            </w:sdt>
            <w:r w:rsidRPr="00BE0989">
              <w:rPr>
                <w:rFonts w:ascii="Arial" w:hAnsi="Arial" w:cs="Arial"/>
                <w:lang w:val="en-GB"/>
              </w:rPr>
              <w:t xml:space="preserve"> Psychotherapy </w:t>
            </w:r>
            <w:sdt>
              <w:sdtPr>
                <w:rPr>
                  <w:rFonts w:ascii="Arial" w:hAnsi="Arial" w:cs="Arial"/>
                  <w:lang w:val="en-GB"/>
                </w:rPr>
                <w:id w:val="-370146369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Pr="00BE0989">
                  <w:rPr>
                    <w:rFonts w:ascii="Segoe UI Symbol" w:hAnsi="Segoe UI Symbol" w:cs="Segoe UI Symbol"/>
                    <w:lang w:val="en-GB"/>
                  </w:rPr>
                  <w:t>☐</w:t>
                </w:r>
              </w:sdtContent>
            </w:sdt>
          </w:p>
        </w:tc>
      </w:tr>
      <w:tr w:rsidR="00415338" w:rsidRPr="00BE0989" w14:paraId="1997D528" w14:textId="77777777" w:rsidTr="003F6E1B">
        <w:trPr>
          <w:trHeight w:val="30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C17F1" w14:textId="2565E6E0" w:rsidR="00415338" w:rsidRPr="00BE0989" w:rsidRDefault="00415338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r w:rsidRPr="00BE0989">
              <w:rPr>
                <w:rFonts w:ascii="Arial" w:hAnsi="Arial" w:cs="Arial"/>
                <w:lang w:val="en-GB"/>
              </w:rPr>
              <w:t>Dat</w:t>
            </w:r>
            <w:r w:rsidR="00F4010C" w:rsidRPr="00BE0989">
              <w:rPr>
                <w:rFonts w:ascii="Arial" w:hAnsi="Arial" w:cs="Arial"/>
                <w:lang w:val="en-GB"/>
              </w:rPr>
              <w:t>e</w:t>
            </w:r>
            <w:r w:rsidRPr="00BE0989">
              <w:rPr>
                <w:rFonts w:ascii="Arial" w:hAnsi="Arial" w:cs="Arial"/>
                <w:lang w:val="en-GB"/>
              </w:rPr>
              <w:t xml:space="preserve"> of </w:t>
            </w:r>
            <w:r w:rsidR="0017096F" w:rsidRPr="00BE0989">
              <w:rPr>
                <w:rFonts w:ascii="Arial" w:hAnsi="Arial" w:cs="Arial"/>
                <w:lang w:val="en-GB"/>
              </w:rPr>
              <w:t>TEW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F540A" w14:textId="48D13627" w:rsidR="00415338" w:rsidRPr="00BE0989" w:rsidRDefault="003F6E1B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sdt>
              <w:sdtPr>
                <w:rPr>
                  <w:rFonts w:ascii="Arial" w:hAnsi="Arial" w:cs="Arial"/>
                  <w:color w:val="1D1B11"/>
                  <w:lang w:val="en-GB"/>
                </w:rPr>
                <w:id w:val="813840941"/>
                <w:placeholder>
                  <w:docPart w:val="8C59091CFE58C64CBECE19C2A199D448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B9610B" w:rsidRPr="00BE0989">
                  <w:rPr>
                    <w:rStyle w:val="PlaceholderText"/>
                    <w:rFonts w:ascii="Arial" w:hAnsi="Arial" w:cs="Arial"/>
                    <w:color w:val="0070C0"/>
                    <w:lang w:val="en-GB"/>
                  </w:rPr>
                  <w:t>Click or tap to enter a date.</w:t>
                </w:r>
              </w:sdtContent>
            </w:sdt>
          </w:p>
        </w:tc>
      </w:tr>
      <w:tr w:rsidR="00415338" w:rsidRPr="00BE0989" w14:paraId="2C953A88" w14:textId="77777777" w:rsidTr="003F6E1B">
        <w:trPr>
          <w:trHeight w:val="30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1CBCB" w14:textId="77777777" w:rsidR="00415338" w:rsidRPr="00BE0989" w:rsidRDefault="00415338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r w:rsidRPr="00BE0989">
              <w:rPr>
                <w:rFonts w:ascii="Arial" w:hAnsi="Arial" w:cs="Arial"/>
                <w:lang w:val="en-GB"/>
              </w:rPr>
              <w:t>Name of Primary Supervisor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41A64" w14:textId="0D02B05B" w:rsidR="00415338" w:rsidRPr="00BE0989" w:rsidRDefault="003F6E1B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sdt>
              <w:sdtPr>
                <w:rPr>
                  <w:rFonts w:ascii="Arial" w:hAnsi="Arial" w:cs="Arial"/>
                  <w:lang w:val="en-GB"/>
                </w:rPr>
                <w:id w:val="1605305166"/>
                <w:placeholder>
                  <w:docPart w:val="57F4CEF40E6D2A4A8055EE1EC11812CD"/>
                </w:placeholder>
                <w:showingPlcHdr/>
              </w:sdtPr>
              <w:sdtEndPr/>
              <w:sdtContent>
                <w:r w:rsidR="00A72E41" w:rsidRPr="00BE0989">
                  <w:rPr>
                    <w:rStyle w:val="PlaceholderText"/>
                    <w:rFonts w:ascii="Arial" w:hAnsi="Arial" w:cs="Arial"/>
                    <w:color w:val="0070C0"/>
                    <w:lang w:val="en-GB"/>
                  </w:rPr>
                  <w:t>Click or tap here to enter text.</w:t>
                </w:r>
              </w:sdtContent>
            </w:sdt>
          </w:p>
        </w:tc>
      </w:tr>
      <w:tr w:rsidR="00415338" w:rsidRPr="00BE0989" w14:paraId="15ECB88B" w14:textId="77777777" w:rsidTr="003F6E1B">
        <w:trPr>
          <w:trHeight w:val="30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74985" w14:textId="0E267A80" w:rsidR="00415338" w:rsidRPr="00BE0989" w:rsidRDefault="00415338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r w:rsidRPr="00BE0989">
              <w:rPr>
                <w:rFonts w:ascii="Arial" w:hAnsi="Arial" w:cs="Arial"/>
                <w:lang w:val="en-GB"/>
              </w:rPr>
              <w:t>Na</w:t>
            </w:r>
            <w:r w:rsidR="005E160F" w:rsidRPr="00BE0989">
              <w:rPr>
                <w:rFonts w:ascii="Arial" w:hAnsi="Arial" w:cs="Arial"/>
                <w:lang w:val="en-GB"/>
              </w:rPr>
              <w:t>ti</w:t>
            </w:r>
            <w:r w:rsidRPr="00BE0989">
              <w:rPr>
                <w:rFonts w:ascii="Arial" w:hAnsi="Arial" w:cs="Arial"/>
                <w:lang w:val="en-GB"/>
              </w:rPr>
              <w:t xml:space="preserve">ve Language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C31BC" w14:textId="0F69DDA3" w:rsidR="00415338" w:rsidRPr="00BE0989" w:rsidRDefault="003F6E1B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sdt>
              <w:sdtPr>
                <w:rPr>
                  <w:rFonts w:ascii="Arial" w:hAnsi="Arial" w:cs="Arial"/>
                  <w:lang w:val="en-GB"/>
                </w:rPr>
                <w:id w:val="1873421063"/>
                <w:placeholder>
                  <w:docPart w:val="C6919413D2CFAF4B99B0FF0A791C41B9"/>
                </w:placeholder>
                <w:showingPlcHdr/>
              </w:sdtPr>
              <w:sdtEndPr/>
              <w:sdtContent>
                <w:r w:rsidR="00A72E41" w:rsidRPr="00BE0989">
                  <w:rPr>
                    <w:rStyle w:val="PlaceholderText"/>
                    <w:rFonts w:ascii="Arial" w:hAnsi="Arial" w:cs="Arial"/>
                    <w:color w:val="0070C0"/>
                    <w:lang w:val="en-GB"/>
                  </w:rPr>
                  <w:t>Click or tap here to enter text.</w:t>
                </w:r>
              </w:sdtContent>
            </w:sdt>
          </w:p>
        </w:tc>
      </w:tr>
      <w:tr w:rsidR="00415338" w:rsidRPr="00BE0989" w14:paraId="1E3777BD" w14:textId="77777777" w:rsidTr="003F6E1B">
        <w:trPr>
          <w:trHeight w:val="30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05C4D" w14:textId="77777777" w:rsidR="00415338" w:rsidRPr="00BE0989" w:rsidRDefault="00415338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r w:rsidRPr="00BE0989">
              <w:rPr>
                <w:rFonts w:ascii="Arial" w:hAnsi="Arial" w:cs="Arial"/>
                <w:lang w:val="en-GB"/>
              </w:rPr>
              <w:t>Name of Translator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1CB78" w14:textId="15AEC3E9" w:rsidR="00415338" w:rsidRPr="00BE0989" w:rsidRDefault="003F6E1B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sdt>
              <w:sdtPr>
                <w:rPr>
                  <w:rFonts w:ascii="Arial" w:hAnsi="Arial" w:cs="Arial"/>
                  <w:lang w:val="en-GB"/>
                </w:rPr>
                <w:id w:val="2041697739"/>
                <w:placeholder>
                  <w:docPart w:val="FF5513ABBECB6645A5AC1C7F8D5760CE"/>
                </w:placeholder>
                <w:showingPlcHdr/>
              </w:sdtPr>
              <w:sdtEndPr/>
              <w:sdtContent>
                <w:r w:rsidR="00A72E41" w:rsidRPr="00BE0989">
                  <w:rPr>
                    <w:rStyle w:val="PlaceholderText"/>
                    <w:rFonts w:ascii="Arial" w:hAnsi="Arial" w:cs="Arial"/>
                    <w:color w:val="0070C0"/>
                    <w:lang w:val="en-GB"/>
                  </w:rPr>
                  <w:t>Click or tap here to enter text.</w:t>
                </w:r>
              </w:sdtContent>
            </w:sdt>
          </w:p>
        </w:tc>
      </w:tr>
      <w:tr w:rsidR="00415338" w:rsidRPr="00BE0989" w14:paraId="357A3C01" w14:textId="77777777" w:rsidTr="003F6E1B">
        <w:trPr>
          <w:trHeight w:val="208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94987" w14:textId="31E2F074" w:rsidR="00415338" w:rsidRPr="00BE0989" w:rsidRDefault="00415338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r w:rsidRPr="00BE0989">
              <w:rPr>
                <w:rFonts w:ascii="Arial" w:hAnsi="Arial" w:cs="Arial"/>
                <w:lang w:val="en-GB"/>
              </w:rPr>
              <w:t>Bank</w:t>
            </w:r>
            <w:r w:rsidR="005E160F" w:rsidRPr="00BE0989">
              <w:rPr>
                <w:rFonts w:ascii="Arial" w:hAnsi="Arial" w:cs="Arial"/>
                <w:lang w:val="en-GB"/>
              </w:rPr>
              <w:t xml:space="preserve"> </w:t>
            </w:r>
            <w:r w:rsidRPr="00BE0989">
              <w:rPr>
                <w:rFonts w:ascii="Arial" w:hAnsi="Arial" w:cs="Arial"/>
                <w:lang w:val="en-GB"/>
              </w:rPr>
              <w:t>Account Information</w:t>
            </w:r>
          </w:p>
          <w:p w14:paraId="06869EE8" w14:textId="77777777" w:rsidR="00415338" w:rsidRPr="00BE0989" w:rsidRDefault="00415338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r w:rsidRPr="00BE0989">
              <w:rPr>
                <w:rFonts w:ascii="Arial" w:hAnsi="Arial" w:cs="Arial"/>
                <w:lang w:val="en-GB"/>
              </w:rPr>
              <w:t>Name of Bank</w:t>
            </w:r>
          </w:p>
          <w:p w14:paraId="758ADC1B" w14:textId="77777777" w:rsidR="00415338" w:rsidRPr="00BE0989" w:rsidRDefault="00415338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r w:rsidRPr="00BE0989">
              <w:rPr>
                <w:rFonts w:ascii="Arial" w:hAnsi="Arial" w:cs="Arial"/>
                <w:lang w:val="en-GB"/>
              </w:rPr>
              <w:t>IBAN Number</w:t>
            </w:r>
          </w:p>
          <w:p w14:paraId="6B2AEFFE" w14:textId="77777777" w:rsidR="00415338" w:rsidRPr="00BE0989" w:rsidRDefault="00415338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r w:rsidRPr="00BE0989">
              <w:rPr>
                <w:rFonts w:ascii="Arial" w:hAnsi="Arial" w:cs="Arial"/>
                <w:lang w:val="en-GB"/>
              </w:rPr>
              <w:t>BIC-Bank Identification Code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CA99" w14:textId="285455BD" w:rsidR="00415338" w:rsidRPr="00BE0989" w:rsidRDefault="003F6E1B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sdt>
              <w:sdtPr>
                <w:rPr>
                  <w:rFonts w:ascii="Arial" w:hAnsi="Arial" w:cs="Arial"/>
                  <w:lang w:val="en-GB"/>
                </w:rPr>
                <w:id w:val="1881438631"/>
                <w:placeholder>
                  <w:docPart w:val="B2A6E675E3E69840B3615A9918F07530"/>
                </w:placeholder>
                <w:showingPlcHdr/>
              </w:sdtPr>
              <w:sdtEndPr/>
              <w:sdtContent>
                <w:r w:rsidR="00A72E41" w:rsidRPr="00BE0989">
                  <w:rPr>
                    <w:rStyle w:val="PlaceholderText"/>
                    <w:rFonts w:ascii="Arial" w:hAnsi="Arial" w:cs="Arial"/>
                    <w:color w:val="0070C0"/>
                    <w:lang w:val="en-GB"/>
                  </w:rPr>
                  <w:t>Click or tap here to enter text.</w:t>
                </w:r>
              </w:sdtContent>
            </w:sdt>
          </w:p>
        </w:tc>
      </w:tr>
      <w:tr w:rsidR="00415338" w:rsidRPr="00BE0989" w14:paraId="37DE1CFF" w14:textId="77777777" w:rsidTr="003F6E1B">
        <w:trPr>
          <w:trHeight w:val="30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CC5D6" w14:textId="77777777" w:rsidR="00415338" w:rsidRPr="00BE0989" w:rsidRDefault="00415338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r w:rsidRPr="00BE0989">
              <w:rPr>
                <w:rFonts w:ascii="Arial" w:hAnsi="Arial" w:cs="Arial"/>
                <w:lang w:val="en-GB"/>
              </w:rPr>
              <w:t>Signed by Candidate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E638E" w14:textId="17EC57EB" w:rsidR="00415338" w:rsidRPr="00BE0989" w:rsidRDefault="003F6E1B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sdt>
              <w:sdtPr>
                <w:rPr>
                  <w:rFonts w:ascii="Arial" w:hAnsi="Arial" w:cs="Arial"/>
                  <w:lang w:val="en-GB"/>
                </w:rPr>
                <w:id w:val="-917628860"/>
                <w:placeholder>
                  <w:docPart w:val="272D4A1451250B458BAE762AEB71E131"/>
                </w:placeholder>
                <w:showingPlcHdr/>
              </w:sdtPr>
              <w:sdtEndPr/>
              <w:sdtContent>
                <w:r w:rsidR="00A72E41" w:rsidRPr="00BE0989">
                  <w:rPr>
                    <w:rStyle w:val="PlaceholderText"/>
                    <w:rFonts w:ascii="Arial" w:hAnsi="Arial" w:cs="Arial"/>
                    <w:color w:val="0070C0"/>
                    <w:lang w:val="en-GB"/>
                  </w:rPr>
                  <w:t>Click or tap here to enter text.</w:t>
                </w:r>
              </w:sdtContent>
            </w:sdt>
          </w:p>
        </w:tc>
      </w:tr>
      <w:tr w:rsidR="00415338" w:rsidRPr="00BE0989" w14:paraId="28ED6C32" w14:textId="77777777" w:rsidTr="003F6E1B">
        <w:trPr>
          <w:trHeight w:val="63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B3761" w14:textId="77777777" w:rsidR="00415338" w:rsidRPr="00BE0989" w:rsidRDefault="00415338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  <w:r w:rsidRPr="00BE0989">
              <w:rPr>
                <w:rFonts w:ascii="Arial" w:hAnsi="Arial" w:cs="Arial"/>
                <w:lang w:val="en-GB"/>
              </w:rPr>
              <w:t>Signed by TEW Coordinator</w:t>
            </w:r>
          </w:p>
          <w:p w14:paraId="4C586EC9" w14:textId="77777777" w:rsidR="00415338" w:rsidRPr="00BE0989" w:rsidRDefault="00415338" w:rsidP="000A4E30">
            <w:pPr>
              <w:spacing w:line="360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EFA18" w14:textId="152A5CEB" w:rsidR="00415338" w:rsidRPr="00BE0989" w:rsidRDefault="003F6E1B" w:rsidP="000A4E30">
            <w:pPr>
              <w:pStyle w:val="Didefault"/>
              <w:spacing w:line="36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  <w:lang w:val="en-GB"/>
                </w:rPr>
                <w:id w:val="785325241"/>
                <w:placeholder>
                  <w:docPart w:val="2087FF390B61934BA1088E7AC03E459D"/>
                </w:placeholder>
                <w:showingPlcHdr/>
              </w:sdtPr>
              <w:sdtEndPr/>
              <w:sdtContent>
                <w:r w:rsidR="00A72E41" w:rsidRPr="00BE0989">
                  <w:rPr>
                    <w:rStyle w:val="PlaceholderText"/>
                    <w:rFonts w:ascii="Arial" w:hAnsi="Arial" w:cs="Arial"/>
                    <w:color w:val="0070C0"/>
                    <w:sz w:val="24"/>
                    <w:szCs w:val="24"/>
                    <w:lang w:val="en-GB"/>
                  </w:rPr>
                  <w:t>Click or tap here to enter text.</w:t>
                </w:r>
              </w:sdtContent>
            </w:sdt>
          </w:p>
        </w:tc>
      </w:tr>
      <w:tr w:rsidR="003F6E1B" w:rsidRPr="00BE0989" w14:paraId="1BBF2716" w14:textId="77777777" w:rsidTr="003F6E1B">
        <w:trPr>
          <w:trHeight w:val="903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A15AF" w14:textId="1539DB22" w:rsidR="003F6E1B" w:rsidRPr="00BE0989" w:rsidRDefault="003F6E1B" w:rsidP="009E7CD0">
            <w:pPr>
              <w:spacing w:line="360" w:lineRule="auto"/>
              <w:rPr>
                <w:rFonts w:ascii="Arial" w:hAnsi="Arial" w:cs="Arial"/>
                <w:lang w:val="en-GB"/>
              </w:rPr>
            </w:pPr>
            <w:r w:rsidRPr="00BE0989">
              <w:rPr>
                <w:rFonts w:ascii="Arial" w:hAnsi="Arial" w:cs="Arial"/>
                <w:lang w:val="en-GB"/>
              </w:rPr>
              <w:t>Signed by PTSC</w:t>
            </w:r>
            <w:r>
              <w:rPr>
                <w:rFonts w:ascii="Arial" w:hAnsi="Arial" w:cs="Arial"/>
                <w:lang w:val="en-GB"/>
              </w:rPr>
              <w:t xml:space="preserve"> </w:t>
            </w:r>
            <w:r w:rsidRPr="00BE0989">
              <w:rPr>
                <w:rFonts w:ascii="Arial" w:hAnsi="Arial" w:cs="Arial"/>
                <w:lang w:val="en-GB"/>
              </w:rPr>
              <w:t xml:space="preserve">Mara </w:t>
            </w:r>
            <w:proofErr w:type="spellStart"/>
            <w:r w:rsidRPr="00BE0989">
              <w:rPr>
                <w:rFonts w:ascii="Arial" w:hAnsi="Arial" w:cs="Arial"/>
                <w:lang w:val="en-GB"/>
              </w:rPr>
              <w:t>Scoliere</w:t>
            </w:r>
            <w:proofErr w:type="spellEnd"/>
          </w:p>
          <w:p w14:paraId="2ADE92D9" w14:textId="77777777" w:rsidR="003F6E1B" w:rsidRPr="00BE0989" w:rsidRDefault="003F6E1B" w:rsidP="009E7CD0">
            <w:pPr>
              <w:spacing w:line="360" w:lineRule="auto"/>
              <w:rPr>
                <w:rFonts w:ascii="Arial" w:hAnsi="Arial" w:cs="Arial"/>
                <w:lang w:val="en-GB"/>
              </w:rPr>
            </w:pPr>
            <w:r w:rsidRPr="00BE0989">
              <w:rPr>
                <w:rFonts w:ascii="Arial" w:hAnsi="Arial" w:cs="Arial"/>
                <w:lang w:val="en-GB"/>
              </w:rPr>
              <w:t>mara.scoliere@gmail.com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4521E" w14:textId="77777777" w:rsidR="003F6E1B" w:rsidRPr="00BE0989" w:rsidRDefault="003F6E1B" w:rsidP="009E7CD0">
            <w:pPr>
              <w:spacing w:line="360" w:lineRule="auto"/>
              <w:rPr>
                <w:rFonts w:ascii="Arial" w:hAnsi="Arial" w:cs="Arial"/>
                <w:lang w:val="en-GB"/>
              </w:rPr>
            </w:pPr>
            <w:sdt>
              <w:sdtPr>
                <w:rPr>
                  <w:rFonts w:ascii="Arial" w:hAnsi="Arial" w:cs="Arial"/>
                  <w:lang w:val="en-GB"/>
                </w:rPr>
                <w:id w:val="222337218"/>
                <w:placeholder>
                  <w:docPart w:val="1DAF22181EA74A4CB88DC9C8AC99B93E"/>
                </w:placeholder>
                <w:showingPlcHdr/>
              </w:sdtPr>
              <w:sdtContent>
                <w:r w:rsidRPr="00BE0989">
                  <w:rPr>
                    <w:rStyle w:val="PlaceholderText"/>
                    <w:rFonts w:ascii="Arial" w:hAnsi="Arial" w:cs="Arial"/>
                    <w:color w:val="0070C0"/>
                    <w:lang w:val="en-GB"/>
                  </w:rPr>
                  <w:t>Click or tap here to enter text.</w:t>
                </w:r>
              </w:sdtContent>
            </w:sdt>
          </w:p>
        </w:tc>
      </w:tr>
      <w:tr w:rsidR="005346E9" w:rsidRPr="00BE0989" w14:paraId="4AFA04A4" w14:textId="77777777" w:rsidTr="004B6056">
        <w:trPr>
          <w:trHeight w:val="3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DB15D" w14:textId="77777777" w:rsidR="005346E9" w:rsidRPr="00BE0989" w:rsidRDefault="005346E9" w:rsidP="004B6056">
            <w:pPr>
              <w:spacing w:line="36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BE0989">
              <w:rPr>
                <w:rFonts w:ascii="Arial" w:hAnsi="Arial" w:cs="Arial"/>
                <w:b/>
                <w:bCs/>
                <w:lang w:val="en-GB"/>
              </w:rPr>
              <w:t xml:space="preserve">The deadline to submit this form is </w:t>
            </w:r>
            <w:r w:rsidRPr="009D5EA0">
              <w:rPr>
                <w:rFonts w:ascii="Arial" w:hAnsi="Arial" w:cs="Arial"/>
                <w:b/>
                <w:bCs/>
                <w:lang w:val="en-GB"/>
              </w:rPr>
              <w:t>November 30</w:t>
            </w:r>
            <w:r w:rsidRPr="009D5EA0">
              <w:rPr>
                <w:rFonts w:ascii="Arial" w:hAnsi="Arial" w:cs="Arial"/>
                <w:b/>
                <w:bCs/>
                <w:vertAlign w:val="superscript"/>
                <w:lang w:val="en-GB"/>
              </w:rPr>
              <w:t>th</w:t>
            </w:r>
            <w:r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r w:rsidRPr="00BE0989">
              <w:rPr>
                <w:rFonts w:ascii="Arial" w:hAnsi="Arial" w:cs="Arial"/>
                <w:b/>
                <w:bCs/>
                <w:lang w:val="en-GB"/>
              </w:rPr>
              <w:t>of the same year in which you completed the TEW.</w:t>
            </w:r>
            <w:r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r w:rsidRPr="0077787D">
              <w:rPr>
                <w:rFonts w:ascii="Arial" w:hAnsi="Arial" w:cs="Arial"/>
                <w:b/>
                <w:bCs/>
                <w:lang w:val="en-GB"/>
              </w:rPr>
              <w:t xml:space="preserve">Applications received after </w:t>
            </w:r>
            <w:r>
              <w:rPr>
                <w:rFonts w:ascii="Arial" w:hAnsi="Arial" w:cs="Arial"/>
                <w:b/>
                <w:bCs/>
                <w:lang w:val="en-GB"/>
              </w:rPr>
              <w:t>this date</w:t>
            </w:r>
            <w:r w:rsidRPr="0077787D">
              <w:rPr>
                <w:rFonts w:ascii="Arial" w:hAnsi="Arial" w:cs="Arial"/>
                <w:b/>
                <w:bCs/>
                <w:lang w:val="en-GB"/>
              </w:rPr>
              <w:t xml:space="preserve"> can no longer be considered.</w:t>
            </w:r>
          </w:p>
        </w:tc>
      </w:tr>
    </w:tbl>
    <w:p w14:paraId="35976A43" w14:textId="77777777" w:rsidR="00262F88" w:rsidRPr="00BE0989" w:rsidRDefault="00262F88" w:rsidP="00262F88">
      <w:pPr>
        <w:rPr>
          <w:rFonts w:ascii="Arial" w:hAnsi="Arial" w:cs="Arial"/>
          <w:color w:val="1D1B11"/>
          <w:lang w:val="en-GB"/>
        </w:rPr>
      </w:pPr>
    </w:p>
    <w:sectPr w:rsidR="00262F88" w:rsidRPr="00BE0989" w:rsidSect="00262F88">
      <w:headerReference w:type="default" r:id="rId6"/>
      <w:footerReference w:type="default" r:id="rId7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0E28A" w14:textId="77777777" w:rsidR="001821CE" w:rsidRDefault="001821CE" w:rsidP="00262F88">
      <w:r>
        <w:separator/>
      </w:r>
    </w:p>
  </w:endnote>
  <w:endnote w:type="continuationSeparator" w:id="0">
    <w:p w14:paraId="7EE2A44C" w14:textId="77777777" w:rsidR="001821CE" w:rsidRDefault="001821CE" w:rsidP="00262F88">
      <w:r>
        <w:continuationSeparator/>
      </w:r>
    </w:p>
  </w:endnote>
  <w:endnote w:type="continuationNotice" w:id="1">
    <w:p w14:paraId="6264656D" w14:textId="77777777" w:rsidR="00407426" w:rsidRDefault="004074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68288" w14:textId="249406BB" w:rsidR="00262F88" w:rsidRPr="000A4E30" w:rsidRDefault="00AF7AB7" w:rsidP="00262F88">
    <w:pPr>
      <w:tabs>
        <w:tab w:val="left" w:pos="7661"/>
      </w:tabs>
      <w:spacing w:before="49"/>
      <w:rPr>
        <w:rFonts w:ascii="Arial" w:hAnsi="Arial" w:cs="Arial"/>
        <w:i/>
        <w:color w:val="1D1B11"/>
      </w:rPr>
    </w:pPr>
    <w:proofErr w:type="gramStart"/>
    <w:r w:rsidRPr="00AF7AB7">
      <w:rPr>
        <w:rFonts w:ascii="Arial" w:hAnsi="Arial" w:cs="Arial"/>
        <w:i/>
        <w:color w:val="1D1B11"/>
      </w:rPr>
      <w:t>13.10.</w:t>
    </w:r>
    <w:r w:rsidR="000A4E30">
      <w:rPr>
        <w:rFonts w:ascii="Arial" w:hAnsi="Arial" w:cs="Arial"/>
        <w:i/>
        <w:color w:val="1D1B11"/>
      </w:rPr>
      <w:t>G</w:t>
    </w:r>
    <w:r w:rsidRPr="00AF7AB7">
      <w:rPr>
        <w:rFonts w:ascii="Arial" w:hAnsi="Arial" w:cs="Arial"/>
        <w:i/>
        <w:color w:val="1D1B11"/>
      </w:rPr>
      <w:t xml:space="preserve">  TEW</w:t>
    </w:r>
    <w:proofErr w:type="gramEnd"/>
    <w:r w:rsidRPr="00AF7AB7">
      <w:rPr>
        <w:rFonts w:ascii="Arial" w:hAnsi="Arial" w:cs="Arial"/>
        <w:i/>
        <w:color w:val="1D1B11"/>
      </w:rPr>
      <w:t xml:space="preserve"> </w:t>
    </w:r>
    <w:proofErr w:type="spellStart"/>
    <w:r w:rsidRPr="00AF7AB7">
      <w:rPr>
        <w:rFonts w:ascii="Arial" w:hAnsi="Arial" w:cs="Arial"/>
        <w:i/>
        <w:color w:val="1D1B11"/>
      </w:rPr>
      <w:t>Bursary</w:t>
    </w:r>
    <w:proofErr w:type="spellEnd"/>
    <w:r w:rsidRPr="00AF7AB7">
      <w:rPr>
        <w:rFonts w:ascii="Arial" w:hAnsi="Arial" w:cs="Arial"/>
        <w:i/>
        <w:color w:val="1D1B11"/>
      </w:rPr>
      <w:t xml:space="preserve"> </w:t>
    </w:r>
    <w:proofErr w:type="spellStart"/>
    <w:r w:rsidRPr="00AF7AB7">
      <w:rPr>
        <w:rFonts w:ascii="Arial" w:hAnsi="Arial" w:cs="Arial"/>
        <w:i/>
        <w:color w:val="1D1B11"/>
      </w:rPr>
      <w:t>form</w:t>
    </w:r>
    <w:proofErr w:type="spellEnd"/>
    <w:r w:rsidR="00262F88" w:rsidRPr="00BF28D8">
      <w:rPr>
        <w:rFonts w:ascii="Arial" w:hAnsi="Arial" w:cs="Arial"/>
        <w:i/>
        <w:color w:val="1D1B11"/>
      </w:rPr>
      <w:tab/>
    </w:r>
    <w:r w:rsidR="00262F88" w:rsidRPr="00BF28D8">
      <w:rPr>
        <w:rFonts w:ascii="Arial" w:hAnsi="Arial" w:cs="Arial"/>
        <w:i/>
        <w:color w:val="1D1B11"/>
      </w:rPr>
      <w:tab/>
      <w:t xml:space="preserve">      </w:t>
    </w:r>
    <w:r w:rsidR="005760A7">
      <w:rPr>
        <w:rFonts w:ascii="Arial" w:hAnsi="Arial" w:cs="Arial"/>
        <w:i/>
        <w:color w:val="1D1B11"/>
        <w:position w:val="2"/>
      </w:rPr>
      <w:t>April</w:t>
    </w:r>
    <w:r w:rsidR="00262F88" w:rsidRPr="00BF28D8">
      <w:rPr>
        <w:rFonts w:ascii="Arial" w:hAnsi="Arial" w:cs="Arial"/>
        <w:i/>
        <w:color w:val="1D1B11"/>
        <w:spacing w:val="-2"/>
        <w:position w:val="2"/>
      </w:rPr>
      <w:t xml:space="preserve"> </w:t>
    </w:r>
    <w:r w:rsidR="00262F88" w:rsidRPr="00BF28D8">
      <w:rPr>
        <w:rFonts w:ascii="Arial" w:hAnsi="Arial" w:cs="Arial"/>
        <w:i/>
        <w:color w:val="1D1B11"/>
        <w:spacing w:val="-4"/>
        <w:position w:val="2"/>
      </w:rPr>
      <w:t>2025</w:t>
    </w:r>
  </w:p>
  <w:p w14:paraId="555A640C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B0ED6" w14:textId="77777777" w:rsidR="001821CE" w:rsidRDefault="001821CE" w:rsidP="00262F88">
      <w:r>
        <w:separator/>
      </w:r>
    </w:p>
  </w:footnote>
  <w:footnote w:type="continuationSeparator" w:id="0">
    <w:p w14:paraId="1A1A3630" w14:textId="77777777" w:rsidR="001821CE" w:rsidRDefault="001821CE" w:rsidP="00262F88">
      <w:r>
        <w:continuationSeparator/>
      </w:r>
    </w:p>
  </w:footnote>
  <w:footnote w:type="continuationNotice" w:id="1">
    <w:p w14:paraId="0749C178" w14:textId="77777777" w:rsidR="00407426" w:rsidRDefault="004074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9920E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8240" behindDoc="0" locked="0" layoutInCell="1" allowOverlap="1" wp14:anchorId="0E8F473C" wp14:editId="29AC81F8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32D4CFAB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</w:rPr>
    </w:pPr>
    <w:r w:rsidRPr="00BF28D8">
      <w:rPr>
        <w:rFonts w:ascii="Arial" w:hAnsi="Arial" w:cs="Arial"/>
        <w:i/>
        <w:color w:val="1D1B11"/>
      </w:rPr>
      <w:t>EATA</w:t>
    </w:r>
    <w:r w:rsidRPr="00BF28D8">
      <w:rPr>
        <w:rFonts w:ascii="Arial" w:hAnsi="Arial" w:cs="Arial"/>
        <w:i/>
        <w:color w:val="1D1B11"/>
        <w:spacing w:val="-4"/>
      </w:rPr>
      <w:t xml:space="preserve"> </w:t>
    </w:r>
    <w:r w:rsidRPr="00BF28D8">
      <w:rPr>
        <w:rFonts w:ascii="Arial" w:hAnsi="Arial" w:cs="Arial"/>
        <w:i/>
        <w:color w:val="1D1B11"/>
      </w:rPr>
      <w:t>Training</w:t>
    </w:r>
    <w:r w:rsidRPr="00BF28D8">
      <w:rPr>
        <w:rFonts w:ascii="Arial" w:hAnsi="Arial" w:cs="Arial"/>
        <w:i/>
        <w:color w:val="1D1B11"/>
        <w:spacing w:val="-4"/>
      </w:rPr>
      <w:t xml:space="preserve"> </w:t>
    </w:r>
    <w:r w:rsidRPr="00BF28D8">
      <w:rPr>
        <w:rFonts w:ascii="Arial" w:hAnsi="Arial" w:cs="Arial"/>
        <w:i/>
        <w:color w:val="1D1B11"/>
      </w:rPr>
      <w:t>and</w:t>
    </w:r>
    <w:r w:rsidRPr="00BF28D8">
      <w:rPr>
        <w:rFonts w:ascii="Arial" w:hAnsi="Arial" w:cs="Arial"/>
        <w:i/>
        <w:color w:val="1D1B11"/>
        <w:spacing w:val="-3"/>
      </w:rPr>
      <w:t xml:space="preserve"> </w:t>
    </w:r>
    <w:proofErr w:type="spellStart"/>
    <w:r w:rsidRPr="00BF28D8">
      <w:rPr>
        <w:rFonts w:ascii="Arial" w:hAnsi="Arial" w:cs="Arial"/>
        <w:i/>
        <w:color w:val="1D1B11"/>
      </w:rPr>
      <w:t>Examinations</w:t>
    </w:r>
    <w:proofErr w:type="spellEnd"/>
    <w:r w:rsidRPr="00BF28D8">
      <w:rPr>
        <w:rFonts w:ascii="Arial" w:hAnsi="Arial" w:cs="Arial"/>
        <w:i/>
        <w:color w:val="1D1B11"/>
        <w:spacing w:val="-3"/>
      </w:rPr>
      <w:t xml:space="preserve"> </w:t>
    </w:r>
    <w:proofErr w:type="spellStart"/>
    <w:r w:rsidRPr="00BF28D8">
      <w:rPr>
        <w:rFonts w:ascii="Arial" w:hAnsi="Arial" w:cs="Arial"/>
        <w:i/>
        <w:color w:val="1D1B11"/>
        <w:spacing w:val="-2"/>
      </w:rPr>
      <w:t>Handbook</w:t>
    </w:r>
    <w:proofErr w:type="spellEnd"/>
    <w:r w:rsidRPr="00BF28D8">
      <w:rPr>
        <w:rFonts w:ascii="Arial" w:hAnsi="Arial" w:cs="Arial"/>
        <w:i/>
        <w:color w:val="1D1B11"/>
      </w:rPr>
      <w:tab/>
    </w:r>
  </w:p>
  <w:p w14:paraId="292FAFE3" w14:textId="77777777" w:rsidR="00262F8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</w:rPr>
    </w:pPr>
  </w:p>
  <w:p w14:paraId="1AE7CE1A" w14:textId="77777777" w:rsidR="00AF7AB7" w:rsidRDefault="00AF7AB7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</w:rPr>
    </w:pPr>
  </w:p>
  <w:p w14:paraId="2D486AA1" w14:textId="5B3B434B" w:rsidR="00AF7AB7" w:rsidRPr="00777D0E" w:rsidRDefault="00AF7AB7" w:rsidP="00AF7AB7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8"/>
        <w:szCs w:val="28"/>
      </w:rPr>
    </w:pPr>
    <w:proofErr w:type="gramStart"/>
    <w:r>
      <w:rPr>
        <w:rFonts w:ascii="Arial" w:hAnsi="Arial" w:cs="Arial"/>
        <w:b/>
        <w:bCs/>
        <w:i/>
        <w:color w:val="1D1B11"/>
        <w:sz w:val="28"/>
        <w:szCs w:val="28"/>
      </w:rPr>
      <w:t>1</w:t>
    </w:r>
    <w:r w:rsidRPr="00777D0E">
      <w:rPr>
        <w:rFonts w:ascii="Arial" w:hAnsi="Arial" w:cs="Arial"/>
        <w:b/>
        <w:bCs/>
        <w:i/>
        <w:color w:val="1D1B11"/>
        <w:sz w:val="28"/>
        <w:szCs w:val="28"/>
      </w:rPr>
      <w:t>3.10.</w:t>
    </w:r>
    <w:r w:rsidR="000A4E30">
      <w:rPr>
        <w:rFonts w:ascii="Arial" w:hAnsi="Arial" w:cs="Arial"/>
        <w:b/>
        <w:bCs/>
        <w:i/>
        <w:color w:val="1D1B11"/>
        <w:sz w:val="28"/>
        <w:szCs w:val="28"/>
      </w:rPr>
      <w:t>G</w:t>
    </w:r>
    <w:r w:rsidRPr="00777D0E">
      <w:rPr>
        <w:rFonts w:ascii="Arial" w:hAnsi="Arial" w:cs="Arial"/>
        <w:b/>
        <w:bCs/>
        <w:i/>
        <w:color w:val="1D1B11"/>
        <w:sz w:val="28"/>
        <w:szCs w:val="28"/>
      </w:rPr>
      <w:t xml:space="preserve">  TEW</w:t>
    </w:r>
    <w:proofErr w:type="gramEnd"/>
    <w:r w:rsidRPr="00777D0E">
      <w:rPr>
        <w:rFonts w:ascii="Arial" w:hAnsi="Arial" w:cs="Arial"/>
        <w:b/>
        <w:bCs/>
        <w:i/>
        <w:color w:val="1D1B11"/>
        <w:sz w:val="28"/>
        <w:szCs w:val="28"/>
      </w:rPr>
      <w:t xml:space="preserve"> </w:t>
    </w:r>
    <w:proofErr w:type="spellStart"/>
    <w:r w:rsidRPr="00777D0E">
      <w:rPr>
        <w:rFonts w:ascii="Arial" w:hAnsi="Arial" w:cs="Arial"/>
        <w:b/>
        <w:bCs/>
        <w:i/>
        <w:color w:val="1D1B11"/>
        <w:sz w:val="28"/>
        <w:szCs w:val="28"/>
      </w:rPr>
      <w:t>Bursary</w:t>
    </w:r>
    <w:proofErr w:type="spellEnd"/>
    <w:r w:rsidRPr="00777D0E">
      <w:rPr>
        <w:rFonts w:ascii="Arial" w:hAnsi="Arial" w:cs="Arial"/>
        <w:b/>
        <w:bCs/>
        <w:i/>
        <w:color w:val="1D1B11"/>
        <w:sz w:val="28"/>
        <w:szCs w:val="28"/>
      </w:rPr>
      <w:t xml:space="preserve"> </w:t>
    </w:r>
    <w:proofErr w:type="spellStart"/>
    <w:r w:rsidRPr="00777D0E">
      <w:rPr>
        <w:rFonts w:ascii="Arial" w:hAnsi="Arial" w:cs="Arial"/>
        <w:b/>
        <w:bCs/>
        <w:i/>
        <w:color w:val="1D1B11"/>
        <w:sz w:val="28"/>
        <w:szCs w:val="28"/>
      </w:rPr>
      <w:t>for</w:t>
    </w:r>
    <w:r w:rsidR="005346E9">
      <w:rPr>
        <w:rFonts w:ascii="Arial" w:hAnsi="Arial" w:cs="Arial"/>
        <w:b/>
        <w:bCs/>
        <w:i/>
        <w:color w:val="1D1B11"/>
        <w:sz w:val="28"/>
        <w:szCs w:val="28"/>
      </w:rPr>
      <w:t>m</w:t>
    </w:r>
    <w:proofErr w:type="spellEnd"/>
  </w:p>
  <w:p w14:paraId="257B5180" w14:textId="0B918AF0" w:rsidR="00262F88" w:rsidRPr="00BF28D8" w:rsidRDefault="005346E9" w:rsidP="00777D0E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pacing w:val="-2"/>
        <w:sz w:val="28"/>
        <w:szCs w:val="28"/>
      </w:rPr>
    </w:pPr>
    <w:r w:rsidRPr="00777D0E">
      <w:rPr>
        <w:rFonts w:ascii="Arial" w:hAnsi="Arial" w:cs="Arial"/>
        <w:b/>
        <w:bCs/>
        <w:i/>
        <w:noProof/>
        <w:color w:val="1D1B11"/>
        <w:sz w:val="28"/>
        <w:szCs w:val="28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10AEE635" wp14:editId="20B3CC96">
              <wp:simplePos x="0" y="0"/>
              <wp:positionH relativeFrom="page">
                <wp:posOffset>790575</wp:posOffset>
              </wp:positionH>
              <wp:positionV relativeFrom="paragraph">
                <wp:posOffset>109220</wp:posOffset>
              </wp:positionV>
              <wp:extent cx="5943600" cy="1270"/>
              <wp:effectExtent l="0" t="0" r="0" b="0"/>
              <wp:wrapTopAndBottom/>
              <wp:docPr id="786109556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436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43600">
                            <a:moveTo>
                              <a:pt x="0" y="0"/>
                            </a:moveTo>
                            <a:lnTo>
                              <a:pt x="5943600" y="0"/>
                            </a:lnTo>
                          </a:path>
                        </a:pathLst>
                      </a:custGeom>
                      <a:ln w="6096">
                        <a:solidFill>
                          <a:srgbClr val="1C1A1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87B44D8" id="Graphic 1" o:spid="_x0000_s1026" style="position:absolute;margin-left:62.25pt;margin-top:8.6pt;width:468pt;height:.1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" path="m,l5943600,e" filled="f" strokecolor="#1c1a10" strokeweight=".48pt">
              <v:path arrowok="t"/>
              <w10:wrap type="topAndBottom"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9NBQzK5YVzGrzl6HflOWAjbokBZ17/VUKV915qoL7mdTJyStlJbeOAn22GLSNZqnkrn5OmWFUfrCagPH89Ywyg==" w:salt="nLohQefmEalnS9qGT/Pdn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1CE"/>
    <w:rsid w:val="00026A72"/>
    <w:rsid w:val="00063308"/>
    <w:rsid w:val="00075912"/>
    <w:rsid w:val="000A0B30"/>
    <w:rsid w:val="000A4E30"/>
    <w:rsid w:val="000E0A25"/>
    <w:rsid w:val="000F5522"/>
    <w:rsid w:val="0011564E"/>
    <w:rsid w:val="00137720"/>
    <w:rsid w:val="00141BC2"/>
    <w:rsid w:val="0017096F"/>
    <w:rsid w:val="001821CE"/>
    <w:rsid w:val="001C38F0"/>
    <w:rsid w:val="002055FA"/>
    <w:rsid w:val="00262F88"/>
    <w:rsid w:val="00265236"/>
    <w:rsid w:val="0026645D"/>
    <w:rsid w:val="002B17B5"/>
    <w:rsid w:val="002D39E3"/>
    <w:rsid w:val="002E48AC"/>
    <w:rsid w:val="002F7287"/>
    <w:rsid w:val="00323705"/>
    <w:rsid w:val="00387DD5"/>
    <w:rsid w:val="003F6E1B"/>
    <w:rsid w:val="00407426"/>
    <w:rsid w:val="00415338"/>
    <w:rsid w:val="00482242"/>
    <w:rsid w:val="004F24BA"/>
    <w:rsid w:val="005346E9"/>
    <w:rsid w:val="005375CD"/>
    <w:rsid w:val="005760A7"/>
    <w:rsid w:val="005E160F"/>
    <w:rsid w:val="005E1A37"/>
    <w:rsid w:val="006457C6"/>
    <w:rsid w:val="00661CB4"/>
    <w:rsid w:val="00676932"/>
    <w:rsid w:val="006A0861"/>
    <w:rsid w:val="006B564C"/>
    <w:rsid w:val="006C18FF"/>
    <w:rsid w:val="006D6BF4"/>
    <w:rsid w:val="006E1148"/>
    <w:rsid w:val="007079F7"/>
    <w:rsid w:val="0077787D"/>
    <w:rsid w:val="00777D0E"/>
    <w:rsid w:val="0086670B"/>
    <w:rsid w:val="008775F6"/>
    <w:rsid w:val="008778BC"/>
    <w:rsid w:val="008F511C"/>
    <w:rsid w:val="00906CD7"/>
    <w:rsid w:val="00930689"/>
    <w:rsid w:val="00941C08"/>
    <w:rsid w:val="00942302"/>
    <w:rsid w:val="009C1BCD"/>
    <w:rsid w:val="009D5EA0"/>
    <w:rsid w:val="00A71F77"/>
    <w:rsid w:val="00A72E41"/>
    <w:rsid w:val="00AC274D"/>
    <w:rsid w:val="00AF7AB7"/>
    <w:rsid w:val="00B2171F"/>
    <w:rsid w:val="00B674DB"/>
    <w:rsid w:val="00B9610B"/>
    <w:rsid w:val="00BB7CEA"/>
    <w:rsid w:val="00BE0989"/>
    <w:rsid w:val="00BF28D8"/>
    <w:rsid w:val="00CB558B"/>
    <w:rsid w:val="00CB65A5"/>
    <w:rsid w:val="00D069BC"/>
    <w:rsid w:val="00D42185"/>
    <w:rsid w:val="00D61B84"/>
    <w:rsid w:val="00DA25CF"/>
    <w:rsid w:val="00DD47E8"/>
    <w:rsid w:val="00E05CC9"/>
    <w:rsid w:val="00E172DB"/>
    <w:rsid w:val="00E2470D"/>
    <w:rsid w:val="00E7309A"/>
    <w:rsid w:val="00EF59E0"/>
    <w:rsid w:val="00F0698F"/>
    <w:rsid w:val="00F13582"/>
    <w:rsid w:val="00F1764D"/>
    <w:rsid w:val="00F30C5D"/>
    <w:rsid w:val="00F4010C"/>
    <w:rsid w:val="00F8508E"/>
    <w:rsid w:val="00F9621F"/>
    <w:rsid w:val="00FA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33D87"/>
  <w15:docId w15:val="{B6C3AC45-33D5-2C4E-BD3E-6B2D30F46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338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it-IT" w:eastAsia="it-IT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ing1">
    <w:name w:val="heading 1"/>
    <w:basedOn w:val="Normal"/>
    <w:uiPriority w:val="9"/>
    <w:qFormat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line="316" w:lineRule="exact"/>
      <w:ind w:left="130"/>
      <w:jc w:val="both"/>
      <w:outlineLvl w:val="0"/>
    </w:pPr>
    <w:rPr>
      <w:rFonts w:ascii="Cambria" w:eastAsia="Cambria" w:hAnsi="Cambria" w:cs="Cambria"/>
      <w:b/>
      <w:bCs/>
      <w:color w:val="auto"/>
      <w:sz w:val="27"/>
      <w:szCs w:val="27"/>
      <w:bdr w:val="none" w:sz="0" w:space="0" w:color="auto"/>
      <w:lang w:val="en-US" w:eastAsia="en-US"/>
      <w14:textOutline w14:w="0" w14:cap="rnd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30"/>
    </w:pPr>
    <w:rPr>
      <w:rFonts w:ascii="Cambria" w:eastAsia="Cambria" w:hAnsi="Cambria" w:cs="Cambria"/>
      <w:color w:val="auto"/>
      <w:sz w:val="27"/>
      <w:szCs w:val="27"/>
      <w:bdr w:val="none" w:sz="0" w:space="0" w:color="auto"/>
      <w:lang w:val="en-US" w:eastAsia="en-US"/>
      <w14:textOutline w14:w="0" w14:cap="rnd" w14:cmpd="sng" w14:algn="ctr">
        <w14:noFill/>
        <w14:prstDash w14:val="solid"/>
        <w14:bevel/>
      </w14:textOutline>
    </w:rPr>
  </w:style>
  <w:style w:type="paragraph" w:styleId="Title">
    <w:name w:val="Title"/>
    <w:basedOn w:val="Normal"/>
    <w:uiPriority w:val="10"/>
    <w:qFormat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before="277"/>
      <w:ind w:left="130" w:right="319"/>
    </w:pPr>
    <w:rPr>
      <w:rFonts w:ascii="Cambria" w:eastAsia="Cambria" w:hAnsi="Cambria" w:cs="Cambria"/>
      <w:b/>
      <w:bCs/>
      <w:color w:val="auto"/>
      <w:sz w:val="28"/>
      <w:szCs w:val="28"/>
      <w:bdr w:val="none" w:sz="0" w:space="0" w:color="auto"/>
      <w:lang w:val="en-US" w:eastAsia="en-US"/>
      <w14:textOutline w14:w="0" w14:cap="rnd" w14:cmpd="sng" w14:algn="ctr">
        <w14:noFill/>
        <w14:prstDash w14:val="solid"/>
        <w14:bevel/>
      </w14:textOutline>
    </w:rPr>
  </w:style>
  <w:style w:type="paragraph" w:styleId="ListParagraph">
    <w:name w:val="List Paragraph"/>
    <w:basedOn w:val="Normal"/>
    <w:uiPriority w:val="1"/>
    <w:qFormat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Cambria" w:eastAsia="Cambria" w:hAnsi="Cambria" w:cs="Cambria"/>
      <w:color w:val="auto"/>
      <w:sz w:val="22"/>
      <w:szCs w:val="22"/>
      <w:bdr w:val="none" w:sz="0" w:space="0" w:color="auto"/>
      <w:lang w:val="en-US" w:eastAsia="en-US"/>
      <w14:textOutline w14:w="0" w14:cap="rnd" w14:cmpd="sng" w14:algn="ctr">
        <w14:noFill/>
        <w14:prstDash w14:val="solid"/>
        <w14:bevel/>
      </w14:textOutline>
    </w:rPr>
  </w:style>
  <w:style w:type="paragraph" w:customStyle="1" w:styleId="TableParagraph">
    <w:name w:val="Table Paragraph"/>
    <w:basedOn w:val="Normal"/>
    <w:uiPriority w:val="1"/>
    <w:qFormat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Cambria" w:eastAsia="Cambria" w:hAnsi="Cambria" w:cs="Cambria"/>
      <w:color w:val="auto"/>
      <w:sz w:val="22"/>
      <w:szCs w:val="22"/>
      <w:bdr w:val="none" w:sz="0" w:space="0" w:color="auto"/>
      <w:lang w:val="en-US" w:eastAsia="en-US"/>
      <w14:textOutline w14:w="0" w14:cap="rnd" w14:cmpd="sng" w14:algn="ctr">
        <w14:noFill/>
        <w14:prstDash w14:val="solid"/>
        <w14:bevel/>
      </w14:textOutline>
    </w:rPr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536"/>
        <w:tab w:val="right" w:pos="9072"/>
      </w:tabs>
      <w:autoSpaceDE w:val="0"/>
      <w:autoSpaceDN w:val="0"/>
    </w:pPr>
    <w:rPr>
      <w:rFonts w:ascii="Cambria" w:eastAsia="Cambria" w:hAnsi="Cambria" w:cs="Cambria"/>
      <w:color w:val="auto"/>
      <w:sz w:val="22"/>
      <w:szCs w:val="22"/>
      <w:bdr w:val="none" w:sz="0" w:space="0" w:color="auto"/>
      <w:lang w:val="en-US" w:eastAsia="en-US"/>
      <w14:textOutline w14:w="0" w14:cap="rnd" w14:cmpd="sng" w14:algn="ctr">
        <w14:noFill/>
        <w14:prstDash w14:val="solid"/>
        <w14:bevel/>
      </w14:textOutline>
    </w:r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536"/>
        <w:tab w:val="right" w:pos="9072"/>
      </w:tabs>
      <w:autoSpaceDE w:val="0"/>
      <w:autoSpaceDN w:val="0"/>
    </w:pPr>
    <w:rPr>
      <w:rFonts w:ascii="Cambria" w:eastAsia="Cambria" w:hAnsi="Cambria" w:cs="Cambria"/>
      <w:color w:val="auto"/>
      <w:sz w:val="22"/>
      <w:szCs w:val="22"/>
      <w:bdr w:val="none" w:sz="0" w:space="0" w:color="auto"/>
      <w:lang w:val="en-US" w:eastAsia="en-US"/>
      <w14:textOutline w14:w="0" w14:cap="rnd" w14:cmpd="sng" w14:algn="ctr">
        <w14:noFill/>
        <w14:prstDash w14:val="solid"/>
        <w14:bevel/>
      </w14:textOutline>
    </w:r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table" w:customStyle="1" w:styleId="TableNormal1">
    <w:name w:val="Table Normal1"/>
    <w:rsid w:val="00415338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Times New Roman" w:eastAsia="Arial Unicode MS" w:hAnsi="Times New Roman" w:cs="Times New Roman"/>
      <w:sz w:val="20"/>
      <w:szCs w:val="20"/>
      <w:bdr w:val="nil"/>
      <w:lang w:val="it-IT"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default">
    <w:name w:val="Di default"/>
    <w:rsid w:val="00415338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Helvetica Neue" w:eastAsia="Helvetica Neue" w:hAnsi="Helvetica Neue" w:cs="Helvetica Neue"/>
      <w:color w:val="000000"/>
      <w:u w:color="000000"/>
      <w:bdr w:val="nil"/>
      <w:lang w:val="it-IT" w:eastAsia="it-IT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athymcquaid/Library/CloudStorage/OneDrive-Personal/PTSC/Current%20Handbook/Word%20Docs%20for%20Handbook/Revised%20Forms/aloadofnewforms/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9A87C4834429E44816A89DC09C4C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2972A8-CE63-2A47-AB6D-922EA5881D2B}"/>
      </w:docPartPr>
      <w:docPartBody>
        <w:p w:rsidR="000F21BD" w:rsidRDefault="000F21BD" w:rsidP="000F21BD">
          <w:pPr>
            <w:pStyle w:val="79A87C4834429E44816A89DC09C4CA97"/>
          </w:pPr>
          <w:r w:rsidRPr="00C6306F">
            <w:rPr>
              <w:rStyle w:val="PlaceholderText"/>
              <w:rFonts w:ascii="Century Gothic" w:hAnsi="Century Gothic"/>
              <w:color w:val="002060"/>
            </w:rPr>
            <w:t>Click or tap here to enter text.</w:t>
          </w:r>
        </w:p>
      </w:docPartBody>
    </w:docPart>
    <w:docPart>
      <w:docPartPr>
        <w:name w:val="E3257FE5E5EC95418F9A0307826056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01C55-B8CF-2D43-821F-99046B66A42A}"/>
      </w:docPartPr>
      <w:docPartBody>
        <w:p w:rsidR="000F21BD" w:rsidRDefault="000F21BD" w:rsidP="000F21BD">
          <w:pPr>
            <w:pStyle w:val="E3257FE5E5EC95418F9A030782605604"/>
          </w:pPr>
          <w:r w:rsidRPr="00C6306F">
            <w:rPr>
              <w:rStyle w:val="PlaceholderText"/>
              <w:rFonts w:ascii="Century Gothic" w:hAnsi="Century Gothic"/>
              <w:color w:val="002060"/>
            </w:rPr>
            <w:t>Click or tap here to enter text.</w:t>
          </w:r>
        </w:p>
      </w:docPartBody>
    </w:docPart>
    <w:docPart>
      <w:docPartPr>
        <w:name w:val="EBA03ADE0065E24CBEAC3B5140AF62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4FA6B3-5FC5-CC4C-9B6F-81D1753EC84A}"/>
      </w:docPartPr>
      <w:docPartBody>
        <w:p w:rsidR="000F21BD" w:rsidRDefault="000F21BD" w:rsidP="000F21BD">
          <w:pPr>
            <w:pStyle w:val="EBA03ADE0065E24CBEAC3B5140AF6213"/>
          </w:pPr>
          <w:r w:rsidRPr="00C6306F">
            <w:rPr>
              <w:rStyle w:val="PlaceholderText"/>
              <w:rFonts w:ascii="Century Gothic" w:hAnsi="Century Gothic"/>
              <w:color w:val="002060"/>
            </w:rPr>
            <w:t>Click or tap here to enter text.</w:t>
          </w:r>
        </w:p>
      </w:docPartBody>
    </w:docPart>
    <w:docPart>
      <w:docPartPr>
        <w:name w:val="0D4BA975E7B6BA4EBDD23369B8E701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81576E-8CEC-1E4F-9493-0C3E6A19163D}"/>
      </w:docPartPr>
      <w:docPartBody>
        <w:p w:rsidR="000F21BD" w:rsidRDefault="000F21BD" w:rsidP="000F21BD">
          <w:pPr>
            <w:pStyle w:val="0D4BA975E7B6BA4EBDD23369B8E70196"/>
          </w:pPr>
          <w:r w:rsidRPr="00C6306F">
            <w:rPr>
              <w:rStyle w:val="PlaceholderText"/>
              <w:rFonts w:ascii="Century Gothic" w:hAnsi="Century Gothic"/>
              <w:color w:val="002060"/>
            </w:rPr>
            <w:t>Click or tap here to enter text.</w:t>
          </w:r>
        </w:p>
      </w:docPartBody>
    </w:docPart>
    <w:docPart>
      <w:docPartPr>
        <w:name w:val="57F4CEF40E6D2A4A8055EE1EC1181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ADAE7-D8F5-B64A-9C11-D4E134D747E5}"/>
      </w:docPartPr>
      <w:docPartBody>
        <w:p w:rsidR="000F21BD" w:rsidRDefault="000F21BD" w:rsidP="000F21BD">
          <w:pPr>
            <w:pStyle w:val="57F4CEF40E6D2A4A8055EE1EC11812CD"/>
          </w:pPr>
          <w:r w:rsidRPr="00C6306F">
            <w:rPr>
              <w:rStyle w:val="PlaceholderText"/>
              <w:rFonts w:ascii="Century Gothic" w:hAnsi="Century Gothic"/>
              <w:color w:val="002060"/>
            </w:rPr>
            <w:t>Click or tap here to enter text.</w:t>
          </w:r>
        </w:p>
      </w:docPartBody>
    </w:docPart>
    <w:docPart>
      <w:docPartPr>
        <w:name w:val="C6919413D2CFAF4B99B0FF0A791C4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EC00A8-CFE0-8149-AD59-7E221F6CCE80}"/>
      </w:docPartPr>
      <w:docPartBody>
        <w:p w:rsidR="000F21BD" w:rsidRDefault="000F21BD" w:rsidP="000F21BD">
          <w:pPr>
            <w:pStyle w:val="C6919413D2CFAF4B99B0FF0A791C41B9"/>
          </w:pPr>
          <w:r w:rsidRPr="00C6306F">
            <w:rPr>
              <w:rStyle w:val="PlaceholderText"/>
              <w:rFonts w:ascii="Century Gothic" w:hAnsi="Century Gothic"/>
              <w:color w:val="002060"/>
            </w:rPr>
            <w:t>Click or tap here to enter text.</w:t>
          </w:r>
        </w:p>
      </w:docPartBody>
    </w:docPart>
    <w:docPart>
      <w:docPartPr>
        <w:name w:val="FF5513ABBECB6645A5AC1C7F8D5760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DB0051-7C99-0F4F-A3AC-4DB06F604DB6}"/>
      </w:docPartPr>
      <w:docPartBody>
        <w:p w:rsidR="000F21BD" w:rsidRDefault="000F21BD" w:rsidP="000F21BD">
          <w:pPr>
            <w:pStyle w:val="FF5513ABBECB6645A5AC1C7F8D5760CE"/>
          </w:pPr>
          <w:r w:rsidRPr="00C6306F">
            <w:rPr>
              <w:rStyle w:val="PlaceholderText"/>
              <w:rFonts w:ascii="Century Gothic" w:hAnsi="Century Gothic"/>
              <w:color w:val="002060"/>
            </w:rPr>
            <w:t>Click or tap here to enter text.</w:t>
          </w:r>
        </w:p>
      </w:docPartBody>
    </w:docPart>
    <w:docPart>
      <w:docPartPr>
        <w:name w:val="B2A6E675E3E69840B3615A9918F075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89A09D-0D28-D145-BABB-74582368BCBF}"/>
      </w:docPartPr>
      <w:docPartBody>
        <w:p w:rsidR="000F21BD" w:rsidRDefault="000F21BD" w:rsidP="000F21BD">
          <w:pPr>
            <w:pStyle w:val="B2A6E675E3E69840B3615A9918F07530"/>
          </w:pPr>
          <w:r w:rsidRPr="00C6306F">
            <w:rPr>
              <w:rStyle w:val="PlaceholderText"/>
              <w:rFonts w:ascii="Century Gothic" w:hAnsi="Century Gothic"/>
              <w:color w:val="002060"/>
            </w:rPr>
            <w:t>Click or tap here to enter text.</w:t>
          </w:r>
        </w:p>
      </w:docPartBody>
    </w:docPart>
    <w:docPart>
      <w:docPartPr>
        <w:name w:val="272D4A1451250B458BAE762AEB71E1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285612-2E85-2D4E-A9F4-A978E09A17B2}"/>
      </w:docPartPr>
      <w:docPartBody>
        <w:p w:rsidR="000F21BD" w:rsidRDefault="000F21BD" w:rsidP="000F21BD">
          <w:pPr>
            <w:pStyle w:val="272D4A1451250B458BAE762AEB71E131"/>
          </w:pPr>
          <w:r w:rsidRPr="00C6306F">
            <w:rPr>
              <w:rStyle w:val="PlaceholderText"/>
              <w:rFonts w:ascii="Century Gothic" w:hAnsi="Century Gothic"/>
              <w:color w:val="002060"/>
            </w:rPr>
            <w:t>Click or tap here to enter text.</w:t>
          </w:r>
        </w:p>
      </w:docPartBody>
    </w:docPart>
    <w:docPart>
      <w:docPartPr>
        <w:name w:val="2087FF390B61934BA1088E7AC03E45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98A6B-A2C2-8C4D-8C3E-3C4AB967F762}"/>
      </w:docPartPr>
      <w:docPartBody>
        <w:p w:rsidR="000F21BD" w:rsidRDefault="000F21BD" w:rsidP="000F21BD">
          <w:pPr>
            <w:pStyle w:val="2087FF390B61934BA1088E7AC03E459D"/>
          </w:pPr>
          <w:r w:rsidRPr="00C6306F">
            <w:rPr>
              <w:rStyle w:val="PlaceholderText"/>
              <w:rFonts w:ascii="Century Gothic" w:hAnsi="Century Gothic"/>
              <w:color w:val="002060"/>
            </w:rPr>
            <w:t>Click or tap here to enter text.</w:t>
          </w:r>
        </w:p>
      </w:docPartBody>
    </w:docPart>
    <w:docPart>
      <w:docPartPr>
        <w:name w:val="8C59091CFE58C64CBECE19C2A199D4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4FBA5-1C10-5940-A30E-993D1B62BAAF}"/>
      </w:docPartPr>
      <w:docPartBody>
        <w:p w:rsidR="000F21BD" w:rsidRDefault="000F21BD" w:rsidP="000F21BD">
          <w:pPr>
            <w:pStyle w:val="8C59091CFE58C64CBECE19C2A199D448"/>
          </w:pPr>
          <w:r w:rsidRPr="00C839C6">
            <w:rPr>
              <w:rStyle w:val="PlaceholderText"/>
            </w:rPr>
            <w:t>Click or tap to enter a date.</w:t>
          </w:r>
        </w:p>
      </w:docPartBody>
    </w:docPart>
    <w:docPart>
      <w:docPartPr>
        <w:name w:val="B1C2276396EFA048970C308D13E0B2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FF8E52-1023-5548-851C-B676F48AFC0F}"/>
      </w:docPartPr>
      <w:docPartBody>
        <w:p w:rsidR="0049103B" w:rsidRDefault="000F21BD">
          <w:pPr>
            <w:pStyle w:val="B1C2276396EFA048970C308D13E0B29B"/>
          </w:pPr>
          <w:r w:rsidRPr="00C6306F">
            <w:rPr>
              <w:rStyle w:val="PlaceholderText"/>
              <w:rFonts w:ascii="Century Gothic" w:hAnsi="Century Gothic"/>
              <w:color w:val="002060"/>
            </w:rPr>
            <w:t>Click or tap here to enter text.</w:t>
          </w:r>
        </w:p>
      </w:docPartBody>
    </w:docPart>
    <w:docPart>
      <w:docPartPr>
        <w:name w:val="1DAF22181EA74A4CB88DC9C8AC99B9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7E74C-2F77-0F4C-917F-C4605F5219BD}"/>
      </w:docPartPr>
      <w:docPartBody>
        <w:p w:rsidR="009C7E5D" w:rsidRDefault="009C7E5D" w:rsidP="009C7E5D">
          <w:pPr>
            <w:pStyle w:val="1DAF22181EA74A4CB88DC9C8AC99B93E"/>
          </w:pPr>
          <w:r w:rsidRPr="00C6306F">
            <w:rPr>
              <w:rStyle w:val="PlaceholderText"/>
              <w:rFonts w:ascii="Century Gothic" w:hAnsi="Century Gothic"/>
              <w:color w:val="002060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1BD"/>
    <w:rsid w:val="000F21BD"/>
    <w:rsid w:val="001919D5"/>
    <w:rsid w:val="002E48AC"/>
    <w:rsid w:val="00387DD5"/>
    <w:rsid w:val="0049103B"/>
    <w:rsid w:val="00661CB4"/>
    <w:rsid w:val="009C7E5D"/>
    <w:rsid w:val="00CB558B"/>
    <w:rsid w:val="00E1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C7E5D"/>
    <w:rPr>
      <w:color w:val="666666"/>
    </w:rPr>
  </w:style>
  <w:style w:type="paragraph" w:customStyle="1" w:styleId="79A87C4834429E44816A89DC09C4CA97">
    <w:name w:val="79A87C4834429E44816A89DC09C4CA97"/>
    <w:rsid w:val="000F21BD"/>
  </w:style>
  <w:style w:type="paragraph" w:customStyle="1" w:styleId="E3257FE5E5EC95418F9A030782605604">
    <w:name w:val="E3257FE5E5EC95418F9A030782605604"/>
    <w:rsid w:val="000F21BD"/>
  </w:style>
  <w:style w:type="paragraph" w:customStyle="1" w:styleId="EBA03ADE0065E24CBEAC3B5140AF6213">
    <w:name w:val="EBA03ADE0065E24CBEAC3B5140AF6213"/>
    <w:rsid w:val="000F21BD"/>
  </w:style>
  <w:style w:type="paragraph" w:customStyle="1" w:styleId="0D4BA975E7B6BA4EBDD23369B8E70196">
    <w:name w:val="0D4BA975E7B6BA4EBDD23369B8E70196"/>
    <w:rsid w:val="000F21BD"/>
  </w:style>
  <w:style w:type="paragraph" w:customStyle="1" w:styleId="57F4CEF40E6D2A4A8055EE1EC11812CD">
    <w:name w:val="57F4CEF40E6D2A4A8055EE1EC11812CD"/>
    <w:rsid w:val="000F21BD"/>
  </w:style>
  <w:style w:type="paragraph" w:customStyle="1" w:styleId="C6919413D2CFAF4B99B0FF0A791C41B9">
    <w:name w:val="C6919413D2CFAF4B99B0FF0A791C41B9"/>
    <w:rsid w:val="000F21BD"/>
  </w:style>
  <w:style w:type="paragraph" w:customStyle="1" w:styleId="FF5513ABBECB6645A5AC1C7F8D5760CE">
    <w:name w:val="FF5513ABBECB6645A5AC1C7F8D5760CE"/>
    <w:rsid w:val="000F21BD"/>
  </w:style>
  <w:style w:type="paragraph" w:customStyle="1" w:styleId="B2A6E675E3E69840B3615A9918F07530">
    <w:name w:val="B2A6E675E3E69840B3615A9918F07530"/>
    <w:rsid w:val="000F21BD"/>
  </w:style>
  <w:style w:type="paragraph" w:customStyle="1" w:styleId="272D4A1451250B458BAE762AEB71E131">
    <w:name w:val="272D4A1451250B458BAE762AEB71E131"/>
    <w:rsid w:val="000F21BD"/>
  </w:style>
  <w:style w:type="paragraph" w:customStyle="1" w:styleId="2087FF390B61934BA1088E7AC03E459D">
    <w:name w:val="2087FF390B61934BA1088E7AC03E459D"/>
    <w:rsid w:val="000F21BD"/>
  </w:style>
  <w:style w:type="paragraph" w:customStyle="1" w:styleId="B6ADF528602CBA4697F601B0D5774B4D">
    <w:name w:val="B6ADF528602CBA4697F601B0D5774B4D"/>
    <w:rsid w:val="000F21BD"/>
  </w:style>
  <w:style w:type="paragraph" w:customStyle="1" w:styleId="8C59091CFE58C64CBECE19C2A199D448">
    <w:name w:val="8C59091CFE58C64CBECE19C2A199D448"/>
    <w:rsid w:val="000F21BD"/>
  </w:style>
  <w:style w:type="paragraph" w:customStyle="1" w:styleId="B1C2276396EFA048970C308D13E0B29B">
    <w:name w:val="B1C2276396EFA048970C308D13E0B29B"/>
  </w:style>
  <w:style w:type="paragraph" w:customStyle="1" w:styleId="1DAF22181EA74A4CB88DC9C8AC99B93E">
    <w:name w:val="1DAF22181EA74A4CB88DC9C8AC99B93E"/>
    <w:rsid w:val="009C7E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~ 2025 template EATA handbook forms.dotx</Template>
  <TotalTime>7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subject/>
  <dc:creator>Cathy McQuaid</dc:creator>
  <cp:keywords/>
  <cp:lastModifiedBy>Cathy McQuaid</cp:lastModifiedBy>
  <cp:revision>11</cp:revision>
  <dcterms:created xsi:type="dcterms:W3CDTF">2025-02-16T11:24:00Z</dcterms:created>
  <dcterms:modified xsi:type="dcterms:W3CDTF">2025-04-19T17:02:00Z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